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E3D63" w14:textId="77777777" w:rsidR="00E10102" w:rsidRDefault="00E10102" w:rsidP="00E1010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POTTERN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49F5CF4A" w14:textId="77777777" w:rsidR="00E10102" w:rsidRDefault="00E10102" w:rsidP="00E10102">
      <w:pPr>
        <w:pStyle w:val="NoSpacing"/>
        <w:rPr>
          <w:rFonts w:cs="Times New Roman"/>
          <w:szCs w:val="24"/>
        </w:rPr>
      </w:pPr>
    </w:p>
    <w:p w14:paraId="761E18EE" w14:textId="77777777" w:rsidR="00E10102" w:rsidRDefault="00E10102" w:rsidP="00E10102">
      <w:pPr>
        <w:pStyle w:val="NoSpacing"/>
        <w:rPr>
          <w:rFonts w:cs="Times New Roman"/>
          <w:szCs w:val="24"/>
        </w:rPr>
      </w:pPr>
    </w:p>
    <w:p w14:paraId="7BAF5480" w14:textId="77777777" w:rsidR="00E10102" w:rsidRDefault="00E10102" w:rsidP="00E101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Winchester into lands</w:t>
      </w:r>
    </w:p>
    <w:p w14:paraId="10499E06" w14:textId="77777777" w:rsidR="00E10102" w:rsidRDefault="00E10102" w:rsidP="00E101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Isabel </w:t>
      </w:r>
      <w:proofErr w:type="spellStart"/>
      <w:r>
        <w:rPr>
          <w:rFonts w:cs="Times New Roman"/>
          <w:szCs w:val="24"/>
        </w:rPr>
        <w:t>Saymoure</w:t>
      </w:r>
      <w:proofErr w:type="spellEnd"/>
      <w:r>
        <w:rPr>
          <w:rFonts w:cs="Times New Roman"/>
          <w:szCs w:val="24"/>
        </w:rPr>
        <w:t>(q.v.).</w:t>
      </w:r>
    </w:p>
    <w:p w14:paraId="734018D4" w14:textId="77777777" w:rsidR="00E10102" w:rsidRDefault="00E10102" w:rsidP="00E1010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D05763F" w14:textId="77777777" w:rsidR="00E10102" w:rsidRDefault="00E10102" w:rsidP="00E1010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pp.140-1)</w:t>
      </w:r>
    </w:p>
    <w:p w14:paraId="55964B31" w14:textId="77777777" w:rsidR="00E10102" w:rsidRDefault="00E10102" w:rsidP="00E10102">
      <w:pPr>
        <w:pStyle w:val="NoSpacing"/>
        <w:rPr>
          <w:rFonts w:eastAsia="Times New Roman" w:cs="Times New Roman"/>
          <w:szCs w:val="24"/>
        </w:rPr>
      </w:pPr>
    </w:p>
    <w:p w14:paraId="01CF7DD5" w14:textId="77777777" w:rsidR="00E10102" w:rsidRDefault="00E10102" w:rsidP="00E10102">
      <w:pPr>
        <w:pStyle w:val="NoSpacing"/>
        <w:rPr>
          <w:rFonts w:eastAsia="Times New Roman" w:cs="Times New Roman"/>
          <w:szCs w:val="24"/>
        </w:rPr>
      </w:pPr>
    </w:p>
    <w:p w14:paraId="101AFE7E" w14:textId="77777777" w:rsidR="00E10102" w:rsidRDefault="00E10102" w:rsidP="00E101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October 2023</w:t>
      </w:r>
    </w:p>
    <w:p w14:paraId="505D7B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8650C" w14:textId="77777777" w:rsidR="00E10102" w:rsidRDefault="00E10102" w:rsidP="009139A6">
      <w:r>
        <w:separator/>
      </w:r>
    </w:p>
  </w:endnote>
  <w:endnote w:type="continuationSeparator" w:id="0">
    <w:p w14:paraId="1ABEF842" w14:textId="77777777" w:rsidR="00E10102" w:rsidRDefault="00E101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F12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9F9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16C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A2DFB" w14:textId="77777777" w:rsidR="00E10102" w:rsidRDefault="00E10102" w:rsidP="009139A6">
      <w:r>
        <w:separator/>
      </w:r>
    </w:p>
  </w:footnote>
  <w:footnote w:type="continuationSeparator" w:id="0">
    <w:p w14:paraId="600781E7" w14:textId="77777777" w:rsidR="00E10102" w:rsidRDefault="00E101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E2A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35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E98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0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1010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327E8"/>
  <w15:chartTrackingRefBased/>
  <w15:docId w15:val="{7D08BD8A-6FB8-41A0-925B-D086A049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2023-10-25T20:02:00Z</dcterms:created>
  <dcterms:modified xsi:type="dcterms:W3CDTF">2023-10-25T20:03:00Z</dcterms:modified>
</cp:coreProperties>
</file>